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82105F" w14:textId="50F6971E" w:rsidR="006B2F86" w:rsidRDefault="006762C5" w:rsidP="00E71FC3">
      <w:pPr>
        <w:pStyle w:val="NoSpacing"/>
      </w:pPr>
      <w:r>
        <w:rPr>
          <w:u w:val="single"/>
        </w:rPr>
        <w:t>William SWAFFHAM</w:t>
      </w:r>
      <w:r>
        <w:t xml:space="preserve">   </w:t>
      </w:r>
      <w:proofErr w:type="gramStart"/>
      <w:r>
        <w:t xml:space="preserve">   (</w:t>
      </w:r>
      <w:proofErr w:type="gramEnd"/>
      <w:r>
        <w:t>fl.1414)</w:t>
      </w:r>
    </w:p>
    <w:p w14:paraId="1F102D85" w14:textId="33F9A2A9" w:rsidR="006762C5" w:rsidRDefault="006762C5" w:rsidP="00E71FC3">
      <w:pPr>
        <w:pStyle w:val="NoSpacing"/>
      </w:pPr>
      <w:r>
        <w:t xml:space="preserve">Prior of </w:t>
      </w:r>
      <w:proofErr w:type="spellStart"/>
      <w:r>
        <w:t>Pentney</w:t>
      </w:r>
      <w:proofErr w:type="spellEnd"/>
      <w:r>
        <w:t>, Norfolk.</w:t>
      </w:r>
    </w:p>
    <w:p w14:paraId="0AE20B6F" w14:textId="1CDD533B" w:rsidR="006762C5" w:rsidRDefault="006762C5" w:rsidP="00E71FC3">
      <w:pPr>
        <w:pStyle w:val="NoSpacing"/>
      </w:pPr>
    </w:p>
    <w:p w14:paraId="71CEB0DC" w14:textId="2163CB21" w:rsidR="006762C5" w:rsidRDefault="006762C5" w:rsidP="00E71FC3">
      <w:pPr>
        <w:pStyle w:val="NoSpacing"/>
      </w:pPr>
    </w:p>
    <w:p w14:paraId="0C747759" w14:textId="3738BF06" w:rsidR="006762C5" w:rsidRDefault="006762C5" w:rsidP="00E71FC3">
      <w:pPr>
        <w:pStyle w:val="NoSpacing"/>
      </w:pPr>
      <w:r>
        <w:t>15 Feb.1414</w:t>
      </w:r>
      <w:r>
        <w:tab/>
        <w:t>He became Prior.</w:t>
      </w:r>
    </w:p>
    <w:p w14:paraId="17050F51" w14:textId="1E089251" w:rsidR="006762C5" w:rsidRDefault="006762C5" w:rsidP="006762C5">
      <w:pPr>
        <w:pStyle w:val="NoSpacing"/>
        <w:ind w:left="1440"/>
        <w:rPr>
          <w:color w:val="333333"/>
          <w:shd w:val="clear" w:color="auto" w:fill="FFFFFF"/>
        </w:rPr>
      </w:pPr>
      <w: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Freebridge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Pentney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1808), pp. 37-42.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http://www.british-history.ac.uk/topographical-hist-norfolk/vol9/pp37-42 [accessed 23 April 2019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].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 </w:t>
      </w:r>
      <w:r>
        <w:rPr>
          <w:color w:val="333333"/>
          <w:shd w:val="clear" w:color="auto" w:fill="FFFFFF"/>
        </w:rPr>
        <w:t>)</w:t>
      </w:r>
      <w:proofErr w:type="gramEnd"/>
    </w:p>
    <w:p w14:paraId="49E1DEA7" w14:textId="79279377" w:rsidR="006762C5" w:rsidRDefault="006762C5" w:rsidP="006762C5">
      <w:pPr>
        <w:pStyle w:val="NoSpacing"/>
        <w:rPr>
          <w:color w:val="333333"/>
          <w:shd w:val="clear" w:color="auto" w:fill="FFFFFF"/>
        </w:rPr>
      </w:pPr>
    </w:p>
    <w:p w14:paraId="7E514486" w14:textId="0EBEB21B" w:rsidR="006762C5" w:rsidRDefault="006762C5" w:rsidP="006762C5">
      <w:pPr>
        <w:pStyle w:val="NoSpacing"/>
        <w:rPr>
          <w:color w:val="333333"/>
          <w:shd w:val="clear" w:color="auto" w:fill="FFFFFF"/>
        </w:rPr>
      </w:pPr>
    </w:p>
    <w:p w14:paraId="44C37F2A" w14:textId="3E399C19" w:rsidR="006762C5" w:rsidRPr="006762C5" w:rsidRDefault="006762C5" w:rsidP="006762C5">
      <w:pPr>
        <w:pStyle w:val="NoSpacing"/>
      </w:pPr>
      <w:r>
        <w:rPr>
          <w:color w:val="333333"/>
          <w:shd w:val="clear" w:color="auto" w:fill="FFFFFF"/>
        </w:rPr>
        <w:t>23 April 2019</w:t>
      </w:r>
      <w:bookmarkStart w:id="0" w:name="_GoBack"/>
      <w:bookmarkEnd w:id="0"/>
    </w:p>
    <w:sectPr w:rsidR="006762C5" w:rsidRPr="006762C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CF362B" w14:textId="77777777" w:rsidR="006762C5" w:rsidRDefault="006762C5" w:rsidP="00E71FC3">
      <w:pPr>
        <w:spacing w:after="0" w:line="240" w:lineRule="auto"/>
      </w:pPr>
      <w:r>
        <w:separator/>
      </w:r>
    </w:p>
  </w:endnote>
  <w:endnote w:type="continuationSeparator" w:id="0">
    <w:p w14:paraId="1692915E" w14:textId="77777777" w:rsidR="006762C5" w:rsidRDefault="006762C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9DA8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F46E15" w14:textId="77777777" w:rsidR="006762C5" w:rsidRDefault="006762C5" w:rsidP="00E71FC3">
      <w:pPr>
        <w:spacing w:after="0" w:line="240" w:lineRule="auto"/>
      </w:pPr>
      <w:r>
        <w:separator/>
      </w:r>
    </w:p>
  </w:footnote>
  <w:footnote w:type="continuationSeparator" w:id="0">
    <w:p w14:paraId="331A0317" w14:textId="77777777" w:rsidR="006762C5" w:rsidRDefault="006762C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2C5"/>
    <w:rsid w:val="001A7C09"/>
    <w:rsid w:val="00577BD5"/>
    <w:rsid w:val="00656CBA"/>
    <w:rsid w:val="006762C5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3D1E17"/>
  <w15:chartTrackingRefBased/>
  <w15:docId w15:val="{3841D91E-5E0A-472E-B75A-55361260B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basedOn w:val="DefaultParagraphFont"/>
    <w:uiPriority w:val="20"/>
    <w:qFormat/>
    <w:rsid w:val="006762C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2019-04-23T20:13:00Z</dcterms:created>
  <dcterms:modified xsi:type="dcterms:W3CDTF">2019-04-23T20:17:00Z</dcterms:modified>
</cp:coreProperties>
</file>